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723" w:rsidRPr="00CA6525" w:rsidRDefault="00970723" w:rsidP="00D10A80">
      <w:pPr>
        <w:jc w:val="center"/>
        <w:rPr>
          <w:rFonts w:ascii="Arial" w:hAnsi="Arial" w:cs="Arial"/>
          <w:u w:val="single"/>
        </w:rPr>
      </w:pPr>
      <w:r w:rsidRPr="00CA6525">
        <w:rPr>
          <w:rFonts w:ascii="Arial" w:hAnsi="Arial" w:cs="Arial"/>
          <w:u w:val="single"/>
        </w:rPr>
        <w:t>INDICAZIONI PER LA CORREZIONE.</w:t>
      </w:r>
    </w:p>
    <w:p w:rsidR="00970723" w:rsidRPr="00CA6525" w:rsidRDefault="00970723" w:rsidP="00D10A80">
      <w:pPr>
        <w:jc w:val="center"/>
        <w:rPr>
          <w:rFonts w:ascii="Arial" w:hAnsi="Arial" w:cs="Arial"/>
          <w:u w:val="single"/>
        </w:rPr>
      </w:pPr>
    </w:p>
    <w:p w:rsidR="00970723" w:rsidRPr="00CA6525" w:rsidRDefault="00970723">
      <w:pPr>
        <w:rPr>
          <w:rFonts w:ascii="Arial" w:hAnsi="Arial" w:cs="Arial"/>
        </w:rPr>
      </w:pPr>
    </w:p>
    <w:p w:rsidR="00970723" w:rsidRPr="00CA6525" w:rsidRDefault="00970723" w:rsidP="00D10A80">
      <w:pPr>
        <w:jc w:val="center"/>
        <w:rPr>
          <w:rFonts w:ascii="Arial" w:hAnsi="Arial" w:cs="Arial"/>
          <w:sz w:val="32"/>
          <w:szCs w:val="32"/>
          <w:u w:val="single"/>
        </w:rPr>
      </w:pPr>
      <w:r w:rsidRPr="00CA6525">
        <w:rPr>
          <w:rFonts w:ascii="Arial" w:hAnsi="Arial" w:cs="Arial"/>
          <w:sz w:val="32"/>
          <w:szCs w:val="32"/>
          <w:u w:val="single"/>
        </w:rPr>
        <w:t>1- PROVA DI LETTURA</w:t>
      </w:r>
    </w:p>
    <w:p w:rsidR="00970723" w:rsidRPr="00CA6525" w:rsidRDefault="00970723">
      <w:pPr>
        <w:rPr>
          <w:rFonts w:ascii="Arial" w:hAnsi="Arial" w:cs="Arial"/>
        </w:rPr>
      </w:pP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 xml:space="preserve"> Viene presentata individualmente ad ogni alunno dall’insegnante di classe come segue: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l’insegnante fornirà all’ alunno una copia mentre l’insegnante ne avrà un’altra (riportante i dati dell’alunno, data, classe etc) .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L’insegnante di classe registrerà sulla propria copia i vari errori dell’alunno: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sottolineando le parole che vengono decodificate in maniera errata e trascrivendo la parola letta.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inesatta lettura della parola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omissione di sillaba/parola/riga,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aggiunta/omissione di sillaba/parola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rilettura della stessa riga</w:t>
      </w:r>
    </w:p>
    <w:p w:rsidR="00970723" w:rsidRPr="00CA6525" w:rsidRDefault="00970723" w:rsidP="00D10A80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autocorrezione (AU)</w:t>
      </w:r>
    </w:p>
    <w:p w:rsidR="00970723" w:rsidRPr="00CA6525" w:rsidRDefault="00970723" w:rsidP="00D10A80">
      <w:pPr>
        <w:ind w:left="720"/>
        <w:rPr>
          <w:rFonts w:ascii="Arial" w:hAnsi="Arial" w:cs="Arial"/>
          <w:sz w:val="28"/>
          <w:szCs w:val="28"/>
        </w:rPr>
      </w:pPr>
    </w:p>
    <w:p w:rsidR="00970723" w:rsidRPr="00CA6525" w:rsidRDefault="00970723" w:rsidP="00D11AFE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lunga pausa o grossa esitazione prima di decodificare la parola</w:t>
      </w:r>
    </w:p>
    <w:p w:rsidR="00970723" w:rsidRPr="00CA6525" w:rsidRDefault="00970723" w:rsidP="00D10A80">
      <w:pPr>
        <w:ind w:left="720"/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28"/>
          <w:szCs w:val="28"/>
        </w:rPr>
        <w:t>spostamento accento</w:t>
      </w:r>
    </w:p>
    <w:p w:rsidR="00970723" w:rsidRPr="00CA6525" w:rsidRDefault="00970723" w:rsidP="00D10A80">
      <w:pPr>
        <w:ind w:left="720"/>
        <w:rPr>
          <w:rFonts w:ascii="Arial" w:hAnsi="Arial" w:cs="Arial"/>
          <w:sz w:val="28"/>
          <w:szCs w:val="28"/>
        </w:rPr>
      </w:pPr>
    </w:p>
    <w:p w:rsidR="00970723" w:rsidRPr="00CA6525" w:rsidRDefault="00970723" w:rsidP="00D10A80">
      <w:pPr>
        <w:numPr>
          <w:ilvl w:val="0"/>
          <w:numId w:val="2"/>
        </w:numPr>
        <w:rPr>
          <w:rFonts w:ascii="Arial" w:hAnsi="Arial" w:cs="Arial"/>
          <w:sz w:val="28"/>
          <w:szCs w:val="28"/>
          <w:u w:val="single"/>
        </w:rPr>
      </w:pPr>
      <w:r w:rsidRPr="00CA6525">
        <w:rPr>
          <w:rFonts w:ascii="Arial" w:hAnsi="Arial" w:cs="Arial"/>
          <w:sz w:val="28"/>
          <w:szCs w:val="28"/>
          <w:u w:val="single"/>
        </w:rPr>
        <w:t>tempo di lettura  preso con il cronometro.</w:t>
      </w:r>
    </w:p>
    <w:p w:rsidR="00970723" w:rsidRPr="00CA6525" w:rsidRDefault="00970723">
      <w:pPr>
        <w:rPr>
          <w:rFonts w:ascii="Arial" w:hAnsi="Arial" w:cs="Arial"/>
          <w:sz w:val="28"/>
          <w:szCs w:val="28"/>
          <w:u w:val="single"/>
        </w:rPr>
      </w:pPr>
    </w:p>
    <w:p w:rsidR="00970723" w:rsidRPr="00CA6525" w:rsidRDefault="00970723">
      <w:pPr>
        <w:rPr>
          <w:rFonts w:ascii="Arial" w:hAnsi="Arial" w:cs="Arial"/>
        </w:rPr>
      </w:pPr>
    </w:p>
    <w:p w:rsidR="00970723" w:rsidRPr="00CA6525" w:rsidRDefault="00970723" w:rsidP="00D10A80">
      <w:pPr>
        <w:jc w:val="center"/>
        <w:rPr>
          <w:rFonts w:ascii="Arial" w:hAnsi="Arial" w:cs="Arial"/>
          <w:sz w:val="32"/>
          <w:szCs w:val="32"/>
          <w:u w:val="single"/>
        </w:rPr>
      </w:pPr>
      <w:r w:rsidRPr="00CA6525">
        <w:rPr>
          <w:rFonts w:ascii="Arial" w:hAnsi="Arial" w:cs="Arial"/>
          <w:sz w:val="28"/>
          <w:szCs w:val="28"/>
          <w:u w:val="single"/>
        </w:rPr>
        <w:t xml:space="preserve">2 </w:t>
      </w:r>
      <w:r>
        <w:rPr>
          <w:rFonts w:ascii="Arial" w:hAnsi="Arial" w:cs="Arial"/>
          <w:sz w:val="28"/>
          <w:szCs w:val="28"/>
          <w:u w:val="single"/>
        </w:rPr>
        <w:t xml:space="preserve">- </w:t>
      </w:r>
      <w:r w:rsidRPr="00CA6525">
        <w:rPr>
          <w:rFonts w:ascii="Arial" w:hAnsi="Arial" w:cs="Arial"/>
          <w:sz w:val="32"/>
          <w:szCs w:val="32"/>
          <w:u w:val="single"/>
        </w:rPr>
        <w:t>PROVA DI DETTATO</w:t>
      </w:r>
    </w:p>
    <w:p w:rsidR="00970723" w:rsidRPr="00CA6525" w:rsidRDefault="00970723" w:rsidP="00D10A80">
      <w:pPr>
        <w:jc w:val="center"/>
        <w:rPr>
          <w:rFonts w:ascii="Arial" w:hAnsi="Arial" w:cs="Arial"/>
          <w:sz w:val="32"/>
          <w:szCs w:val="32"/>
          <w:u w:val="single"/>
        </w:rPr>
      </w:pPr>
    </w:p>
    <w:p w:rsidR="00970723" w:rsidRPr="00CA6525" w:rsidRDefault="00970723">
      <w:p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 xml:space="preserve">Viene presentata dall’insegnante di classe. 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  <w:r w:rsidRPr="00CA6525">
        <w:rPr>
          <w:rFonts w:ascii="Arial" w:hAnsi="Arial" w:cs="Arial"/>
          <w:sz w:val="32"/>
          <w:szCs w:val="32"/>
        </w:rPr>
        <w:t>Gli alunni utilizzano foglio dove scrivono abitualmente con il carattere che sono soliti utilizzare.</w:t>
      </w:r>
      <w:r w:rsidRPr="00CA6525">
        <w:rPr>
          <w:rFonts w:ascii="Arial" w:hAnsi="Arial" w:cs="Arial"/>
          <w:sz w:val="28"/>
          <w:szCs w:val="28"/>
        </w:rPr>
        <w:t xml:space="preserve"> </w:t>
      </w:r>
    </w:p>
    <w:p w:rsidR="00970723" w:rsidRPr="00CA6525" w:rsidRDefault="00970723">
      <w:p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L’insegnante di classe registrerà:</w:t>
      </w:r>
    </w:p>
    <w:p w:rsidR="00970723" w:rsidRPr="00CA6525" w:rsidRDefault="00970723">
      <w:pPr>
        <w:rPr>
          <w:rFonts w:ascii="Arial" w:hAnsi="Arial" w:cs="Arial"/>
          <w:sz w:val="28"/>
          <w:szCs w:val="28"/>
        </w:rPr>
      </w:pPr>
    </w:p>
    <w:p w:rsidR="00970723" w:rsidRPr="00CA6525" w:rsidRDefault="00970723" w:rsidP="00832A36">
      <w:pPr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 xml:space="preserve">Irregolarità nella grafia </w:t>
      </w:r>
    </w:p>
    <w:p w:rsidR="00970723" w:rsidRPr="00CA6525" w:rsidRDefault="00970723" w:rsidP="00832A36">
      <w:pPr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velocità di transcodifica</w:t>
      </w:r>
    </w:p>
    <w:p w:rsidR="00970723" w:rsidRPr="00CA6525" w:rsidRDefault="00970723" w:rsidP="00832A36">
      <w:pPr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uso dello spazio foglio</w:t>
      </w:r>
    </w:p>
    <w:p w:rsidR="00970723" w:rsidRPr="00CA6525" w:rsidRDefault="00970723" w:rsidP="00832A36">
      <w:pPr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carattere usato</w:t>
      </w:r>
    </w:p>
    <w:p w:rsidR="00970723" w:rsidRPr="00CA6525" w:rsidRDefault="00970723" w:rsidP="00832A36">
      <w:pPr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 xml:space="preserve">errori commessi </w:t>
      </w:r>
    </w:p>
    <w:p w:rsidR="00970723" w:rsidRPr="00CA6525" w:rsidRDefault="00970723" w:rsidP="00832A36">
      <w:pPr>
        <w:numPr>
          <w:ilvl w:val="0"/>
          <w:numId w:val="3"/>
        </w:num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impatto emotivo con il quale gli alunni si sono posti di fronte all’esecuzione della prova (atteggiamento oppositivo, rifiuto, pianto….)</w:t>
      </w: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Le prove saranno successivamente corrette e osservate assieme all’insegnante referente DSA.</w:t>
      </w: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</w:p>
    <w:p w:rsidR="00970723" w:rsidRPr="00CA6525" w:rsidRDefault="00970723" w:rsidP="00832A36">
      <w:pPr>
        <w:rPr>
          <w:rFonts w:ascii="Arial" w:hAnsi="Arial" w:cs="Arial"/>
          <w:sz w:val="32"/>
          <w:szCs w:val="32"/>
        </w:rPr>
      </w:pPr>
      <w:r w:rsidRPr="00CA6525">
        <w:rPr>
          <w:rFonts w:ascii="Arial" w:hAnsi="Arial" w:cs="Arial"/>
          <w:sz w:val="32"/>
          <w:szCs w:val="32"/>
        </w:rPr>
        <w:t>Grazie della collaborazione.</w:t>
      </w:r>
    </w:p>
    <w:p w:rsidR="00970723" w:rsidRPr="00CA6525" w:rsidRDefault="00970723">
      <w:pPr>
        <w:rPr>
          <w:rFonts w:ascii="Arial" w:hAnsi="Arial" w:cs="Arial"/>
          <w:sz w:val="32"/>
          <w:szCs w:val="32"/>
        </w:rPr>
      </w:pPr>
    </w:p>
    <w:sectPr w:rsidR="00970723" w:rsidRPr="00CA6525" w:rsidSect="00F92FCE">
      <w:headerReference w:type="default" r:id="rId7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0723" w:rsidRDefault="00970723" w:rsidP="00D10A80">
      <w:r>
        <w:separator/>
      </w:r>
    </w:p>
  </w:endnote>
  <w:endnote w:type="continuationSeparator" w:id="0">
    <w:p w:rsidR="00970723" w:rsidRDefault="00970723" w:rsidP="00D10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0723" w:rsidRDefault="00970723" w:rsidP="00D10A80">
      <w:r>
        <w:separator/>
      </w:r>
    </w:p>
  </w:footnote>
  <w:footnote w:type="continuationSeparator" w:id="0">
    <w:p w:rsidR="00970723" w:rsidRDefault="00970723" w:rsidP="00D10A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723" w:rsidRDefault="00970723">
    <w:pPr>
      <w:pStyle w:val="Header"/>
      <w:pBdr>
        <w:bottom w:val="thickThinSmallGap" w:sz="24" w:space="1" w:color="622423"/>
      </w:pBdr>
      <w:jc w:val="center"/>
      <w:rPr>
        <w:rFonts w:ascii="Cambria" w:eastAsia="Times New Roman" w:hAnsi="Cambria"/>
        <w:sz w:val="32"/>
        <w:szCs w:val="32"/>
      </w:rPr>
    </w:pPr>
    <w:r>
      <w:rPr>
        <w:rFonts w:ascii="Cambria" w:eastAsia="Times New Roman" w:hAnsi="Cambria"/>
        <w:sz w:val="32"/>
        <w:szCs w:val="32"/>
      </w:rPr>
      <w:t xml:space="preserve">PROTOCOLLO DSA </w:t>
    </w:r>
  </w:p>
  <w:p w:rsidR="00970723" w:rsidRDefault="0097072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27CC7"/>
    <w:multiLevelType w:val="hybridMultilevel"/>
    <w:tmpl w:val="74C65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E66E3"/>
    <w:multiLevelType w:val="hybridMultilevel"/>
    <w:tmpl w:val="A52C2F20"/>
    <w:lvl w:ilvl="0" w:tplc="0410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6AD369EA"/>
    <w:multiLevelType w:val="hybridMultilevel"/>
    <w:tmpl w:val="17F473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CC5"/>
    <w:rsid w:val="000832D6"/>
    <w:rsid w:val="000B77E5"/>
    <w:rsid w:val="000E615E"/>
    <w:rsid w:val="000F29CC"/>
    <w:rsid w:val="0014709F"/>
    <w:rsid w:val="00161F69"/>
    <w:rsid w:val="001A71B9"/>
    <w:rsid w:val="001F7B93"/>
    <w:rsid w:val="00287A8D"/>
    <w:rsid w:val="00356B81"/>
    <w:rsid w:val="003C5639"/>
    <w:rsid w:val="003C68AD"/>
    <w:rsid w:val="003F0AC4"/>
    <w:rsid w:val="0042281D"/>
    <w:rsid w:val="004A193D"/>
    <w:rsid w:val="004A7A44"/>
    <w:rsid w:val="004D7054"/>
    <w:rsid w:val="00512E9F"/>
    <w:rsid w:val="00650B8E"/>
    <w:rsid w:val="006C67C3"/>
    <w:rsid w:val="00734BDE"/>
    <w:rsid w:val="00765CC5"/>
    <w:rsid w:val="007B254D"/>
    <w:rsid w:val="00807CBA"/>
    <w:rsid w:val="00832A36"/>
    <w:rsid w:val="00864530"/>
    <w:rsid w:val="0086727B"/>
    <w:rsid w:val="008B2095"/>
    <w:rsid w:val="00932C95"/>
    <w:rsid w:val="0093785F"/>
    <w:rsid w:val="00966D4E"/>
    <w:rsid w:val="00970723"/>
    <w:rsid w:val="00982D55"/>
    <w:rsid w:val="009A1894"/>
    <w:rsid w:val="009A5639"/>
    <w:rsid w:val="00A306EE"/>
    <w:rsid w:val="00A44DB4"/>
    <w:rsid w:val="00C9296A"/>
    <w:rsid w:val="00CA0AAC"/>
    <w:rsid w:val="00CA6525"/>
    <w:rsid w:val="00CB1ABF"/>
    <w:rsid w:val="00D10A80"/>
    <w:rsid w:val="00D11AFE"/>
    <w:rsid w:val="00D325E8"/>
    <w:rsid w:val="00D72EAA"/>
    <w:rsid w:val="00D7645A"/>
    <w:rsid w:val="00D819F4"/>
    <w:rsid w:val="00E13720"/>
    <w:rsid w:val="00E4003C"/>
    <w:rsid w:val="00E9644F"/>
    <w:rsid w:val="00EB2747"/>
    <w:rsid w:val="00F158D0"/>
    <w:rsid w:val="00F44293"/>
    <w:rsid w:val="00F77F15"/>
    <w:rsid w:val="00F92FCE"/>
    <w:rsid w:val="00FE6074"/>
    <w:rsid w:val="00FF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able of authorities" w:locked="1" w:semiHidden="0" w:uiPriority="0" w:unhideWhenUsed="0"/>
    <w:lsdException w:name="List" w:locked="1" w:semiHidden="0" w:uiPriority="0" w:unhideWhenUsed="0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List Continue 2" w:locked="1" w:semiHidden="0" w:uiPriority="0" w:unhideWhenUsed="0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720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9A1894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A1894"/>
    <w:rPr>
      <w:rFonts w:ascii="Segoe UI" w:hAnsi="Segoe UI"/>
      <w:sz w:val="18"/>
      <w:lang w:eastAsia="ja-JP"/>
    </w:rPr>
  </w:style>
  <w:style w:type="paragraph" w:styleId="ListParagraph">
    <w:name w:val="List Paragraph"/>
    <w:basedOn w:val="Normal"/>
    <w:uiPriority w:val="99"/>
    <w:qFormat/>
    <w:rsid w:val="00734BDE"/>
    <w:pPr>
      <w:ind w:left="708"/>
    </w:pPr>
  </w:style>
  <w:style w:type="paragraph" w:styleId="Header">
    <w:name w:val="header"/>
    <w:basedOn w:val="Normal"/>
    <w:link w:val="HeaderChar"/>
    <w:uiPriority w:val="99"/>
    <w:rsid w:val="00D10A8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10A80"/>
    <w:rPr>
      <w:rFonts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rsid w:val="00D10A8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10A80"/>
    <w:rPr>
      <w:rFonts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197</Words>
  <Characters>1124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PROTOCOLLO DSA</dc:title>
  <dc:subject/>
  <dc:creator>Admin</dc:creator>
  <cp:keywords/>
  <dc:description/>
  <cp:lastModifiedBy>Emanuela</cp:lastModifiedBy>
  <cp:revision>8</cp:revision>
  <cp:lastPrinted>2014-10-16T17:47:00Z</cp:lastPrinted>
  <dcterms:created xsi:type="dcterms:W3CDTF">2022-11-27T10:51:00Z</dcterms:created>
  <dcterms:modified xsi:type="dcterms:W3CDTF">2026-07-01T07:17:00Z</dcterms:modified>
</cp:coreProperties>
</file>